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D6025A" w:rsidRPr="00D6025A" w14:paraId="61E0425F" w14:textId="77777777" w:rsidTr="008A5BCF">
        <w:tc>
          <w:tcPr>
            <w:tcW w:w="7927" w:type="dxa"/>
          </w:tcPr>
          <w:p w14:paraId="202FB931" w14:textId="77777777" w:rsidR="00D6025A" w:rsidRPr="00D6025A" w:rsidRDefault="00D6025A" w:rsidP="00143FAC">
            <w:pPr>
              <w:jc w:val="center"/>
              <w:rPr>
                <w:b/>
                <w:sz w:val="28"/>
              </w:rPr>
            </w:pPr>
            <w:r w:rsidRPr="00D6025A">
              <w:rPr>
                <w:b/>
                <w:sz w:val="28"/>
              </w:rPr>
              <w:t>IZJAVA O POVEZANIH OSEBAH</w:t>
            </w:r>
          </w:p>
        </w:tc>
      </w:tr>
    </w:tbl>
    <w:p w14:paraId="7D492FF0" w14:textId="3A2BA150" w:rsidR="009C5553" w:rsidRDefault="009C5553" w:rsidP="00D6025A">
      <w:pPr>
        <w:jc w:val="both"/>
        <w:rPr>
          <w:sz w:val="24"/>
        </w:rPr>
      </w:pPr>
    </w:p>
    <w:p w14:paraId="1CA3BABE" w14:textId="2568D2A4" w:rsidR="00D6025A" w:rsidRPr="00D6025A" w:rsidRDefault="00D6025A" w:rsidP="00D6025A">
      <w:pPr>
        <w:jc w:val="both"/>
      </w:pPr>
      <w:r w:rsidRPr="00D6025A">
        <w:t xml:space="preserve">Spodaj podpisani </w:t>
      </w:r>
      <w:sdt>
        <w:sdtPr>
          <w:id w:val="1081956238"/>
          <w:placeholder>
            <w:docPart w:val="DefaultPlaceholder_-1854013440"/>
          </w:placeholder>
          <w:showingPlcHdr/>
        </w:sdtPr>
        <w:sdtEndPr/>
        <w:sdtContent>
          <w:r w:rsidR="000443AE" w:rsidRPr="008A5BCF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  <w:r w:rsidR="008A5BCF">
        <w:t xml:space="preserve"> </w:t>
      </w:r>
      <w:r w:rsidRPr="00D6025A">
        <w:t>(ime in priimek, funkcija v družbi</w:t>
      </w:r>
      <w:r w:rsidR="00284761">
        <w:t xml:space="preserve"> – obrazec naj izpolnijo vsi zakoniti zastopniki družbe</w:t>
      </w:r>
      <w:r w:rsidRPr="00D6025A">
        <w:t xml:space="preserve">), </w:t>
      </w:r>
    </w:p>
    <w:p w14:paraId="503FC7DD" w14:textId="77777777" w:rsidR="00D6025A" w:rsidRPr="00D6025A" w:rsidRDefault="00D6025A" w:rsidP="00D6025A">
      <w:pPr>
        <w:jc w:val="both"/>
      </w:pPr>
    </w:p>
    <w:p w14:paraId="143722B8" w14:textId="4C693DBA" w:rsidR="009C5553" w:rsidRDefault="00D6025A" w:rsidP="009C5553">
      <w:pPr>
        <w:jc w:val="center"/>
      </w:pPr>
      <w:r w:rsidRPr="009C5553">
        <w:t>i z j a v l j a m,</w:t>
      </w:r>
      <w:r w:rsidR="009C5553">
        <w:t xml:space="preserve"> </w:t>
      </w:r>
    </w:p>
    <w:p w14:paraId="54031D72" w14:textId="583C1483" w:rsidR="00D6025A" w:rsidRPr="00D6025A" w:rsidRDefault="00D6025A" w:rsidP="00CD5212">
      <w:r w:rsidRPr="00D6025A">
        <w:t>da na dan</w:t>
      </w:r>
      <w:r w:rsidR="000443AE">
        <w:t xml:space="preserve"> </w:t>
      </w:r>
      <w:sdt>
        <w:sdtPr>
          <w:id w:val="-675872685"/>
          <w:placeholder>
            <w:docPart w:val="DefaultPlaceholder_-1854013440"/>
          </w:placeholder>
          <w:showingPlcHdr/>
        </w:sdtPr>
        <w:sdtEndPr/>
        <w:sdtContent>
          <w:r w:rsidR="000443AE" w:rsidRPr="008A5BCF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  <w:r w:rsidRPr="00D6025A">
        <w:t>,</w:t>
      </w:r>
    </w:p>
    <w:p w14:paraId="4D33FCCF" w14:textId="407CFF98" w:rsidR="00D6025A" w:rsidRPr="00D6025A" w:rsidRDefault="00D6025A" w:rsidP="00D6025A">
      <w:pPr>
        <w:spacing w:line="276" w:lineRule="auto"/>
        <w:jc w:val="both"/>
      </w:pPr>
      <w:r w:rsidRPr="00D6025A">
        <w:t xml:space="preserve">a) </w:t>
      </w:r>
      <w:sdt>
        <w:sdtPr>
          <w:rPr>
            <w:b/>
            <w:sz w:val="28"/>
          </w:rPr>
          <w:id w:val="-253209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nismo člani uprave v drugi družbi.</w:t>
      </w:r>
    </w:p>
    <w:p w14:paraId="55A5E452" w14:textId="64F9B5B2" w:rsidR="000443AE" w:rsidRDefault="00D6025A" w:rsidP="00D6025A">
      <w:pPr>
        <w:spacing w:line="276" w:lineRule="auto"/>
        <w:jc w:val="both"/>
      </w:pPr>
      <w:r w:rsidRPr="00D6025A">
        <w:t xml:space="preserve">b) </w:t>
      </w:r>
      <w:sdt>
        <w:sdtPr>
          <w:rPr>
            <w:b/>
            <w:sz w:val="28"/>
          </w:rPr>
          <w:id w:val="822776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smo člani uprave v drugi družbi, in sicer:</w:t>
      </w:r>
    </w:p>
    <w:sdt>
      <w:sdtPr>
        <w:id w:val="1829093152"/>
        <w:placeholder>
          <w:docPart w:val="DefaultPlaceholder_-1854013440"/>
        </w:placeholder>
        <w:showingPlcHdr/>
      </w:sdtPr>
      <w:sdtContent>
        <w:p w14:paraId="2F27687C" w14:textId="423E24F6" w:rsidR="008A5BCF" w:rsidRDefault="008A5BCF" w:rsidP="00D6025A">
          <w:pPr>
            <w:spacing w:line="276" w:lineRule="auto"/>
            <w:jc w:val="both"/>
          </w:pPr>
          <w:r w:rsidRPr="008A5BCF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54EB9C8B" w14:textId="77777777" w:rsidR="008A5BCF" w:rsidRDefault="008A5BCF" w:rsidP="00D6025A">
      <w:pPr>
        <w:spacing w:line="276" w:lineRule="auto"/>
        <w:jc w:val="both"/>
      </w:pPr>
    </w:p>
    <w:p w14:paraId="08AE6E92" w14:textId="7A6C9B85" w:rsidR="00D6025A" w:rsidRPr="00D6025A" w:rsidRDefault="00D6025A" w:rsidP="00D6025A">
      <w:pPr>
        <w:spacing w:line="276" w:lineRule="auto"/>
        <w:jc w:val="both"/>
      </w:pPr>
      <w:r w:rsidRPr="00D6025A">
        <w:t xml:space="preserve">c) </w:t>
      </w:r>
      <w:sdt>
        <w:sdtPr>
          <w:rPr>
            <w:b/>
            <w:sz w:val="28"/>
          </w:rPr>
          <w:id w:val="-1250489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nismo člani nadzornega sveta v drugi družbi.</w:t>
      </w:r>
    </w:p>
    <w:p w14:paraId="612B33E4" w14:textId="546C68E9" w:rsidR="000443AE" w:rsidRDefault="00D6025A" w:rsidP="008A5BCF">
      <w:pPr>
        <w:spacing w:line="276" w:lineRule="auto"/>
        <w:jc w:val="both"/>
      </w:pPr>
      <w:r w:rsidRPr="00D6025A">
        <w:t xml:space="preserve">d) </w:t>
      </w:r>
      <w:sdt>
        <w:sdtPr>
          <w:rPr>
            <w:b/>
            <w:sz w:val="28"/>
          </w:rPr>
          <w:id w:val="1731039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smo člani nadzornega</w:t>
      </w:r>
      <w:r w:rsidR="008A5BCF">
        <w:t xml:space="preserve"> sveta v drugi družbi, in sicer</w:t>
      </w:r>
    </w:p>
    <w:sdt>
      <w:sdtPr>
        <w:id w:val="-564252056"/>
        <w:placeholder>
          <w:docPart w:val="DefaultPlaceholder_-1854013440"/>
        </w:placeholder>
        <w:showingPlcHdr/>
      </w:sdtPr>
      <w:sdtContent>
        <w:p w14:paraId="3969F563" w14:textId="04AC0D49" w:rsidR="008A5BCF" w:rsidRDefault="008A5BCF" w:rsidP="008A5BCF">
          <w:pPr>
            <w:spacing w:line="276" w:lineRule="auto"/>
            <w:jc w:val="both"/>
          </w:pPr>
          <w:r w:rsidRPr="008A5BCF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2A2F7609" w14:textId="77777777" w:rsidR="008A5BCF" w:rsidRPr="00D6025A" w:rsidRDefault="008A5BCF" w:rsidP="008A5BCF">
      <w:pPr>
        <w:spacing w:line="276" w:lineRule="auto"/>
        <w:jc w:val="both"/>
      </w:pPr>
    </w:p>
    <w:p w14:paraId="14C0EF22" w14:textId="60ED55F3" w:rsidR="00D6025A" w:rsidRPr="00D6025A" w:rsidRDefault="00D6025A" w:rsidP="00D6025A">
      <w:pPr>
        <w:spacing w:line="276" w:lineRule="auto"/>
        <w:jc w:val="both"/>
      </w:pPr>
      <w:r w:rsidRPr="00D6025A">
        <w:t xml:space="preserve">e) </w:t>
      </w:r>
      <w:sdt>
        <w:sdtPr>
          <w:rPr>
            <w:b/>
            <w:sz w:val="28"/>
          </w:rPr>
          <w:id w:val="-1140656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nimamo pomembnih lastniških deležev</w:t>
      </w:r>
      <w:r w:rsidR="004063D2">
        <w:rPr>
          <w:rStyle w:val="FootnoteReference"/>
        </w:rPr>
        <w:footnoteReference w:id="2"/>
      </w:r>
      <w:r w:rsidRPr="00D6025A">
        <w:t xml:space="preserve"> v drugih družbah.</w:t>
      </w:r>
    </w:p>
    <w:p w14:paraId="3F74B811" w14:textId="50EF9ADF" w:rsidR="000443AE" w:rsidRDefault="00D6025A" w:rsidP="008A5BCF">
      <w:pPr>
        <w:spacing w:line="276" w:lineRule="auto"/>
        <w:jc w:val="both"/>
      </w:pPr>
      <w:r w:rsidRPr="00D6025A">
        <w:t xml:space="preserve">f) </w:t>
      </w:r>
      <w:sdt>
        <w:sdtPr>
          <w:rPr>
            <w:b/>
            <w:sz w:val="28"/>
          </w:rPr>
          <w:id w:val="403576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5BCF" w:rsidRPr="008A5BC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8A5BCF">
        <w:rPr>
          <w:b/>
          <w:sz w:val="28"/>
        </w:rPr>
        <w:t xml:space="preserve">  </w:t>
      </w:r>
      <w:r w:rsidRPr="00D6025A">
        <w:t>jaz oziroma moji ožji družinski člani imamo pomembne lastniške deleže</w:t>
      </w:r>
      <w:r w:rsidR="004063D2">
        <w:rPr>
          <w:rStyle w:val="FootnoteReference"/>
        </w:rPr>
        <w:footnoteReference w:id="3"/>
      </w:r>
      <w:r w:rsidRPr="00D6025A">
        <w:t xml:space="preserve"> v drugih družbah, in sicer:</w:t>
      </w:r>
    </w:p>
    <w:sdt>
      <w:sdtPr>
        <w:id w:val="1474790493"/>
        <w:placeholder>
          <w:docPart w:val="DefaultPlaceholder_-1854013440"/>
        </w:placeholder>
        <w:showingPlcHdr/>
      </w:sdtPr>
      <w:sdtContent>
        <w:bookmarkStart w:id="0" w:name="_GoBack" w:displacedByCustomXml="prev"/>
        <w:p w14:paraId="67287C61" w14:textId="1CAB3C78" w:rsidR="008A5BCF" w:rsidRDefault="008A5BCF" w:rsidP="008A5BCF">
          <w:pPr>
            <w:spacing w:line="276" w:lineRule="auto"/>
            <w:jc w:val="both"/>
          </w:pPr>
          <w:r w:rsidRPr="008A5BCF">
            <w:rPr>
              <w:rStyle w:val="PlaceholderText"/>
              <w:highlight w:val="lightGray"/>
            </w:rPr>
            <w:t>Click or tap here to enter text.</w:t>
          </w:r>
        </w:p>
        <w:bookmarkEnd w:id="0" w:displacedByCustomXml="next"/>
      </w:sdtContent>
    </w:sdt>
    <w:p w14:paraId="707F2515" w14:textId="77777777" w:rsidR="008A5BCF" w:rsidRDefault="008A5BCF" w:rsidP="008A5BCF">
      <w:pPr>
        <w:spacing w:line="276" w:lineRule="auto"/>
        <w:jc w:val="both"/>
      </w:pPr>
    </w:p>
    <w:p w14:paraId="65ABA94F" w14:textId="077D786A" w:rsidR="009C5553" w:rsidRDefault="00D6025A" w:rsidP="00D6025A">
      <w:r w:rsidRPr="00D6025A">
        <w:t>Spodaj podpisani potencialni investitor izjavljam, da v celoti odgovarjam za točnost prej navedenih podatkov.</w:t>
      </w:r>
    </w:p>
    <w:p w14:paraId="2CF8E40B" w14:textId="77777777" w:rsidR="009C5553" w:rsidRDefault="009C5553" w:rsidP="00D6025A"/>
    <w:p w14:paraId="1FD37F6C" w14:textId="7529ACDD" w:rsidR="00D6025A" w:rsidRPr="00D6025A" w:rsidRDefault="00D6025A" w:rsidP="00D6025A">
      <w:r w:rsidRPr="00D6025A">
        <w:t xml:space="preserve">Kraj in </w:t>
      </w:r>
      <w:proofErr w:type="spellStart"/>
      <w:r w:rsidRPr="00D6025A">
        <w:t>datum:</w:t>
      </w:r>
      <w:sdt>
        <w:sdtPr>
          <w:id w:val="604319858"/>
          <w:placeholder>
            <w:docPart w:val="DefaultPlaceholder_-1854013440"/>
          </w:placeholder>
        </w:sdtPr>
        <w:sdtEndPr/>
        <w:sdtContent>
          <w:r w:rsidR="008A5BCF">
            <w:t>__________________________</w:t>
          </w:r>
        </w:sdtContent>
      </w:sdt>
      <w:r w:rsidRPr="00D6025A">
        <w:t>Podpis</w:t>
      </w:r>
      <w:proofErr w:type="spellEnd"/>
      <w:r w:rsidRPr="00D6025A">
        <w:t>: ___________________</w:t>
      </w:r>
    </w:p>
    <w:sectPr w:rsidR="00D6025A" w:rsidRPr="00D6025A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C1D90" w14:textId="77777777" w:rsidR="0038096A" w:rsidRDefault="0038096A">
      <w:r>
        <w:separator/>
      </w:r>
    </w:p>
  </w:endnote>
  <w:endnote w:type="continuationSeparator" w:id="0">
    <w:p w14:paraId="00BF7880" w14:textId="77777777" w:rsidR="0038096A" w:rsidRDefault="0038096A">
      <w:r>
        <w:continuationSeparator/>
      </w:r>
    </w:p>
  </w:endnote>
  <w:endnote w:type="continuationNotice" w:id="1">
    <w:p w14:paraId="066CE51F" w14:textId="77777777" w:rsidR="0038096A" w:rsidRDefault="003809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A3C08" w14:textId="77777777" w:rsidR="0038096A" w:rsidRDefault="0038096A">
      <w:r>
        <w:separator/>
      </w:r>
    </w:p>
  </w:footnote>
  <w:footnote w:type="continuationSeparator" w:id="0">
    <w:p w14:paraId="38504B93" w14:textId="77777777" w:rsidR="0038096A" w:rsidRDefault="0038096A">
      <w:r>
        <w:continuationSeparator/>
      </w:r>
    </w:p>
  </w:footnote>
  <w:footnote w:type="continuationNotice" w:id="1">
    <w:p w14:paraId="17CA9022" w14:textId="77777777" w:rsidR="0038096A" w:rsidRDefault="0038096A"/>
  </w:footnote>
  <w:footnote w:id="2">
    <w:p w14:paraId="3CF5ABE8" w14:textId="361EE1B1" w:rsidR="004063D2" w:rsidRPr="004063D2" w:rsidRDefault="004063D2" w:rsidP="004063D2">
      <w:pPr>
        <w:pStyle w:val="EndnoteText"/>
        <w:rPr>
          <w:sz w:val="18"/>
          <w:szCs w:val="18"/>
        </w:rPr>
      </w:pPr>
      <w:r>
        <w:rPr>
          <w:rStyle w:val="FootnoteReference"/>
        </w:rPr>
        <w:footnoteRef/>
      </w:r>
      <w:r w:rsidRPr="004063D2">
        <w:rPr>
          <w:rStyle w:val="FootnoteReference"/>
        </w:rPr>
        <w:t>, 2</w:t>
      </w:r>
      <w:r w:rsidRPr="0032645E">
        <w:rPr>
          <w:sz w:val="18"/>
          <w:szCs w:val="18"/>
        </w:rPr>
        <w:t xml:space="preserve"> Kot pomemben lastniški delež se šteje delež med 20% in 10</w:t>
      </w:r>
      <w:r>
        <w:rPr>
          <w:sz w:val="18"/>
          <w:szCs w:val="18"/>
        </w:rPr>
        <w:t>0% glasovalnih pravic</w:t>
      </w:r>
      <w:r>
        <w:ptab w:relativeTo="margin" w:alignment="left" w:leader="none"/>
      </w:r>
    </w:p>
    <w:p w14:paraId="1B81211F" w14:textId="13931F50" w:rsidR="004063D2" w:rsidRDefault="004063D2">
      <w:pPr>
        <w:pStyle w:val="FootnoteText"/>
      </w:pPr>
    </w:p>
  </w:footnote>
  <w:footnote w:id="3">
    <w:p w14:paraId="02642A77" w14:textId="3AD5C622" w:rsidR="004063D2" w:rsidRDefault="004063D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vfIQCvZrVHo1Sq3mfL3gJpsCwGEa/GxqKXJhOI/ynVhT/F+2nLbc//R1wulvpkgppn7RO5MyUkqbVLP3Uh6tQ==" w:salt="wIbtUUDx5TXBgmiu85UFpA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0650D"/>
    <w:rsid w:val="0002154F"/>
    <w:rsid w:val="000309AC"/>
    <w:rsid w:val="00040570"/>
    <w:rsid w:val="000443AE"/>
    <w:rsid w:val="00050BAF"/>
    <w:rsid w:val="0006502E"/>
    <w:rsid w:val="00107D1C"/>
    <w:rsid w:val="00196F85"/>
    <w:rsid w:val="001976C8"/>
    <w:rsid w:val="001A14E0"/>
    <w:rsid w:val="001B1BF6"/>
    <w:rsid w:val="001B3427"/>
    <w:rsid w:val="002822B9"/>
    <w:rsid w:val="00284761"/>
    <w:rsid w:val="002A310E"/>
    <w:rsid w:val="002B0383"/>
    <w:rsid w:val="002F35C8"/>
    <w:rsid w:val="0032164D"/>
    <w:rsid w:val="00332F57"/>
    <w:rsid w:val="0034333F"/>
    <w:rsid w:val="00351627"/>
    <w:rsid w:val="00365A19"/>
    <w:rsid w:val="0038096A"/>
    <w:rsid w:val="003B3C4B"/>
    <w:rsid w:val="004063D2"/>
    <w:rsid w:val="00406CA3"/>
    <w:rsid w:val="004745B5"/>
    <w:rsid w:val="00477403"/>
    <w:rsid w:val="004C7108"/>
    <w:rsid w:val="00573680"/>
    <w:rsid w:val="00582601"/>
    <w:rsid w:val="005A6454"/>
    <w:rsid w:val="005E3C02"/>
    <w:rsid w:val="00616564"/>
    <w:rsid w:val="00656469"/>
    <w:rsid w:val="00690198"/>
    <w:rsid w:val="006B20E7"/>
    <w:rsid w:val="006E60CF"/>
    <w:rsid w:val="00740A77"/>
    <w:rsid w:val="007609C3"/>
    <w:rsid w:val="007678E9"/>
    <w:rsid w:val="00775E7A"/>
    <w:rsid w:val="00782026"/>
    <w:rsid w:val="0078372D"/>
    <w:rsid w:val="00790733"/>
    <w:rsid w:val="007956C9"/>
    <w:rsid w:val="00853E01"/>
    <w:rsid w:val="00877D4D"/>
    <w:rsid w:val="008A5BCF"/>
    <w:rsid w:val="008A73F2"/>
    <w:rsid w:val="008C6E78"/>
    <w:rsid w:val="008E6DD0"/>
    <w:rsid w:val="00921271"/>
    <w:rsid w:val="009466DF"/>
    <w:rsid w:val="009B5FBA"/>
    <w:rsid w:val="009C5553"/>
    <w:rsid w:val="009D63D1"/>
    <w:rsid w:val="009E23A9"/>
    <w:rsid w:val="00A20734"/>
    <w:rsid w:val="00A570A5"/>
    <w:rsid w:val="00A81957"/>
    <w:rsid w:val="00AB45D6"/>
    <w:rsid w:val="00AB75B3"/>
    <w:rsid w:val="00AE1571"/>
    <w:rsid w:val="00AE1CC7"/>
    <w:rsid w:val="00AE4C72"/>
    <w:rsid w:val="00B33BF6"/>
    <w:rsid w:val="00B8172F"/>
    <w:rsid w:val="00B8228B"/>
    <w:rsid w:val="00B90A3E"/>
    <w:rsid w:val="00B9548F"/>
    <w:rsid w:val="00BA469B"/>
    <w:rsid w:val="00BC7DA8"/>
    <w:rsid w:val="00BD1D60"/>
    <w:rsid w:val="00C1500E"/>
    <w:rsid w:val="00C217A5"/>
    <w:rsid w:val="00C50DEE"/>
    <w:rsid w:val="00C663F7"/>
    <w:rsid w:val="00C73E31"/>
    <w:rsid w:val="00C91A58"/>
    <w:rsid w:val="00CD3A83"/>
    <w:rsid w:val="00CD5212"/>
    <w:rsid w:val="00D103B5"/>
    <w:rsid w:val="00D6025A"/>
    <w:rsid w:val="00D8293D"/>
    <w:rsid w:val="00DA32EC"/>
    <w:rsid w:val="00DB01B8"/>
    <w:rsid w:val="00E07831"/>
    <w:rsid w:val="00E368E5"/>
    <w:rsid w:val="00E41A5D"/>
    <w:rsid w:val="00E55C9E"/>
    <w:rsid w:val="00F10869"/>
    <w:rsid w:val="00F2235A"/>
    <w:rsid w:val="00F9504B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23C82EBA"/>
  <w15:docId w15:val="{E7A2AF92-7506-4C97-91DE-BDF40524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paragraph" w:customStyle="1" w:styleId="Default">
    <w:name w:val="Default"/>
    <w:rsid w:val="001976C8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6025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4063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063D2"/>
    <w:rPr>
      <w:rFonts w:asciiTheme="minorHAnsi" w:hAnsiTheme="minorHAnsi"/>
    </w:rPr>
  </w:style>
  <w:style w:type="character" w:styleId="FootnoteReference">
    <w:name w:val="footnote reference"/>
    <w:basedOn w:val="DefaultParagraphFont"/>
    <w:semiHidden/>
    <w:unhideWhenUsed/>
    <w:rsid w:val="004063D2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4063D2"/>
    <w:rPr>
      <w:rFonts w:asciiTheme="minorHAnsi" w:hAnsiTheme="minorHAnsi"/>
      <w:sz w:val="22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4063D2"/>
    <w:rPr>
      <w:rFonts w:ascii="Calibri" w:eastAsia="Calibri" w:hAnsi="Calibr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063D2"/>
    <w:rPr>
      <w:rFonts w:ascii="Calibri" w:eastAsia="Calibri" w:hAnsi="Calibri"/>
      <w:lang w:eastAsia="en-US"/>
    </w:rPr>
  </w:style>
  <w:style w:type="character" w:styleId="EndnoteReference">
    <w:name w:val="endnote reference"/>
    <w:uiPriority w:val="99"/>
    <w:semiHidden/>
    <w:unhideWhenUsed/>
    <w:rsid w:val="004063D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44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DB432-36C3-42AE-8592-CD350156BEE9}"/>
      </w:docPartPr>
      <w:docPartBody>
        <w:p w:rsidR="00B63814" w:rsidRDefault="00560B06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06"/>
    <w:rsid w:val="00560B06"/>
    <w:rsid w:val="00B6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0B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 xsi:nil="true"/>
    <_dlc_DocIdUrl xmlns="90aba810-b4ca-49f8-bdc9-81efc16336cb">
      <Url xsi:nil="true"/>
      <Description xsi:nil="true"/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B4017-6483-40A3-8C74-E4ECCA0CA012}">
  <ds:schemaRefs>
    <ds:schemaRef ds:uri="http://purl.org/dc/dcmitype/"/>
    <ds:schemaRef ds:uri="http://purl.org/dc/elements/1.1/"/>
    <ds:schemaRef ds:uri="http://purl.org/dc/terms/"/>
    <ds:schemaRef ds:uri="90aba810-b4ca-49f8-bdc9-81efc16336cb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626C56-A4D7-40B2-BF16-3E42A319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9</TotalTime>
  <Pages>1</Pages>
  <Words>178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subject/>
  <dc:creator>IZTOK_HP Z600</dc:creator>
  <cp:keywords/>
  <cp:lastModifiedBy>Matic Černivšek</cp:lastModifiedBy>
  <cp:revision>8</cp:revision>
  <cp:lastPrinted>2013-11-28T08:54:00Z</cp:lastPrinted>
  <dcterms:created xsi:type="dcterms:W3CDTF">2017-09-21T12:22:00Z</dcterms:created>
  <dcterms:modified xsi:type="dcterms:W3CDTF">2017-12-08T10:40:00Z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